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444BF" w14:textId="77777777" w:rsidR="002B39E1" w:rsidRDefault="002B39E1" w:rsidP="002B39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HERVY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44FE4966" w14:textId="77777777" w:rsidR="002B39E1" w:rsidRDefault="002B39E1" w:rsidP="002B39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6A52AB1D" w14:textId="77777777" w:rsidR="002B39E1" w:rsidRDefault="002B39E1" w:rsidP="002B39E1">
      <w:pPr>
        <w:pStyle w:val="NoSpacing"/>
        <w:rPr>
          <w:rFonts w:cs="Times New Roman"/>
          <w:szCs w:val="24"/>
        </w:rPr>
      </w:pPr>
    </w:p>
    <w:p w14:paraId="007B684E" w14:textId="77777777" w:rsidR="002B39E1" w:rsidRDefault="002B39E1" w:rsidP="002B39E1">
      <w:pPr>
        <w:pStyle w:val="NoSpacing"/>
        <w:rPr>
          <w:rFonts w:cs="Times New Roman"/>
          <w:szCs w:val="24"/>
        </w:rPr>
      </w:pPr>
    </w:p>
    <w:p w14:paraId="195D39FA" w14:textId="77777777" w:rsidR="002B39E1" w:rsidRDefault="002B39E1" w:rsidP="002B39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Nov.1441</w:t>
      </w:r>
      <w:r>
        <w:rPr>
          <w:rFonts w:cs="Times New Roman"/>
          <w:szCs w:val="24"/>
        </w:rPr>
        <w:tab/>
        <w:t>He was elected a Searcher of Wine in the East.</w:t>
      </w:r>
    </w:p>
    <w:p w14:paraId="2885E3CB" w14:textId="77777777" w:rsidR="002B39E1" w:rsidRDefault="002B39E1" w:rsidP="002B39E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380BC06" w14:textId="77777777" w:rsidR="002B39E1" w:rsidRDefault="002B39E1" w:rsidP="002B39E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p.573)</w:t>
      </w:r>
    </w:p>
    <w:p w14:paraId="6CBA0922" w14:textId="77777777" w:rsidR="002B39E1" w:rsidRDefault="002B39E1" w:rsidP="002B39E1">
      <w:pPr>
        <w:pStyle w:val="NoSpacing"/>
        <w:rPr>
          <w:rFonts w:eastAsia="Times New Roman" w:cs="Times New Roman"/>
          <w:szCs w:val="24"/>
        </w:rPr>
      </w:pPr>
    </w:p>
    <w:p w14:paraId="37FD4278" w14:textId="77777777" w:rsidR="002B39E1" w:rsidRDefault="002B39E1" w:rsidP="002B39E1">
      <w:pPr>
        <w:pStyle w:val="NoSpacing"/>
        <w:rPr>
          <w:rFonts w:eastAsia="Times New Roman" w:cs="Times New Roman"/>
          <w:szCs w:val="24"/>
        </w:rPr>
      </w:pPr>
    </w:p>
    <w:p w14:paraId="09EBC10D" w14:textId="77777777" w:rsidR="002B39E1" w:rsidRDefault="002B39E1" w:rsidP="002B39E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June 2024</w:t>
      </w:r>
    </w:p>
    <w:p w14:paraId="5BC796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8BA78" w14:textId="77777777" w:rsidR="002B39E1" w:rsidRDefault="002B39E1" w:rsidP="009139A6">
      <w:r>
        <w:separator/>
      </w:r>
    </w:p>
  </w:endnote>
  <w:endnote w:type="continuationSeparator" w:id="0">
    <w:p w14:paraId="2E80AF4B" w14:textId="77777777" w:rsidR="002B39E1" w:rsidRDefault="002B39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ACE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F1A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500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464F8" w14:textId="77777777" w:rsidR="002B39E1" w:rsidRDefault="002B39E1" w:rsidP="009139A6">
      <w:r>
        <w:separator/>
      </w:r>
    </w:p>
  </w:footnote>
  <w:footnote w:type="continuationSeparator" w:id="0">
    <w:p w14:paraId="60D525C6" w14:textId="77777777" w:rsidR="002B39E1" w:rsidRDefault="002B39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97F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C4C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4F7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E1"/>
    <w:rsid w:val="000666E0"/>
    <w:rsid w:val="002510B7"/>
    <w:rsid w:val="00270799"/>
    <w:rsid w:val="002B39E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375FA"/>
  <w15:chartTrackingRefBased/>
  <w15:docId w15:val="{300DE1BC-EE94-4740-A08B-D5DA663E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2024-06-11T16:35:00Z</dcterms:created>
  <dcterms:modified xsi:type="dcterms:W3CDTF">2024-06-11T16:35:00Z</dcterms:modified>
</cp:coreProperties>
</file>